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210635801"/>
    <w:p w14:paraId="0D861FCF" w14:textId="1468C3C1" w:rsidR="00E167AD" w:rsidRPr="00B82D9A" w:rsidRDefault="00006924" w:rsidP="001F49B0">
      <w:pPr>
        <w:spacing w:before="3000"/>
        <w:jc w:val="right"/>
        <w:rPr>
          <w:rFonts w:cs="Calibri"/>
          <w:b/>
          <w:sz w:val="56"/>
          <w:szCs w:val="56"/>
        </w:rPr>
      </w:pPr>
      <w:sdt>
        <w:sdtPr>
          <w:rPr>
            <w:rFonts w:cs="Calibri"/>
            <w:b/>
            <w:sz w:val="56"/>
            <w:szCs w:val="56"/>
          </w:rPr>
          <w:alias w:val="Title"/>
          <w:tag w:val=""/>
          <w:id w:val="-2049671321"/>
          <w:placeholder>
            <w:docPart w:val="B22450F3748241968463CD129DAD5AC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5674A">
            <w:rPr>
              <w:rFonts w:cs="Calibri"/>
              <w:b/>
              <w:sz w:val="56"/>
              <w:szCs w:val="56"/>
            </w:rPr>
            <w:t>Zahtjev za odobrenje izmjena odobrenog operativnog programa</w:t>
          </w:r>
        </w:sdtContent>
      </w:sdt>
    </w:p>
    <w:p w14:paraId="6D7EEF29" w14:textId="09E8EFF7" w:rsidR="000F4FD1" w:rsidRPr="00B82D9A" w:rsidRDefault="00E167AD" w:rsidP="00E167AD">
      <w:pPr>
        <w:tabs>
          <w:tab w:val="left" w:pos="8010"/>
        </w:tabs>
        <w:jc w:val="right"/>
        <w:rPr>
          <w:rFonts w:cs="Calibri"/>
          <w:sz w:val="56"/>
          <w:szCs w:val="56"/>
        </w:rPr>
      </w:pPr>
      <w:r w:rsidRPr="00B82D9A">
        <w:rPr>
          <w:rFonts w:cs="Calibri"/>
          <w:b/>
          <w:sz w:val="40"/>
          <w:szCs w:val="40"/>
        </w:rPr>
        <w:t xml:space="preserve">Šifra: </w:t>
      </w:r>
      <w:sdt>
        <w:sdtPr>
          <w:rPr>
            <w:rFonts w:cs="Calibri"/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72ED397300D94B15AF228E0F1338473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7E28C3">
            <w:rPr>
              <w:rFonts w:cs="Calibri"/>
              <w:b/>
              <w:sz w:val="40"/>
              <w:szCs w:val="40"/>
            </w:rPr>
            <w:t>L6_PXK_O2</w:t>
          </w:r>
        </w:sdtContent>
      </w:sdt>
    </w:p>
    <w:p w14:paraId="39A9E31E" w14:textId="111E4648" w:rsidR="001F49B0" w:rsidRPr="00B82D9A" w:rsidRDefault="000F4FD1" w:rsidP="001F3370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82D9A">
        <w:rPr>
          <w:rFonts w:asciiTheme="minorHAnsi" w:hAnsiTheme="minorHAnsi" w:cstheme="minorHAnsi"/>
        </w:rPr>
        <w:br w:type="page"/>
      </w:r>
    </w:p>
    <w:p w14:paraId="1318DBFE" w14:textId="3F2E79A3" w:rsidR="001F49B0" w:rsidRPr="00B82D9A" w:rsidRDefault="001F49B0" w:rsidP="00C542CC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82D9A">
        <w:rPr>
          <w:rFonts w:asciiTheme="minorHAnsi" w:hAnsiTheme="minorHAnsi" w:cstheme="minorHAnsi"/>
          <w:b/>
          <w:sz w:val="24"/>
          <w:szCs w:val="24"/>
        </w:rPr>
        <w:lastRenderedPageBreak/>
        <w:t>ZAHTJEV ZA ODOBR</w:t>
      </w:r>
      <w:bookmarkStart w:id="1" w:name="_GoBack"/>
      <w:bookmarkEnd w:id="1"/>
      <w:r w:rsidR="00C542CC" w:rsidRPr="00B82D9A">
        <w:rPr>
          <w:rFonts w:asciiTheme="minorHAnsi" w:hAnsiTheme="minorHAnsi" w:cstheme="minorHAnsi"/>
          <w:b/>
          <w:sz w:val="24"/>
          <w:szCs w:val="24"/>
        </w:rPr>
        <w:t xml:space="preserve">ENJE IZMJENA </w:t>
      </w:r>
      <w:r w:rsidR="00E042FB" w:rsidRPr="00B82D9A">
        <w:rPr>
          <w:rFonts w:asciiTheme="minorHAnsi" w:hAnsiTheme="minorHAnsi" w:cstheme="minorHAnsi"/>
          <w:b/>
          <w:sz w:val="24"/>
          <w:szCs w:val="24"/>
        </w:rPr>
        <w:t xml:space="preserve">ODOBRENOG </w:t>
      </w:r>
      <w:r w:rsidRPr="00B82D9A">
        <w:rPr>
          <w:rFonts w:asciiTheme="minorHAnsi" w:hAnsiTheme="minorHAnsi" w:cstheme="minorHAnsi"/>
          <w:b/>
          <w:sz w:val="24"/>
          <w:szCs w:val="24"/>
        </w:rPr>
        <w:t>OPERATIVNOG PROGRAMA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47"/>
        <w:gridCol w:w="6309"/>
      </w:tblGrid>
      <w:tr w:rsidR="001F49B0" w:rsidRPr="00B82D9A" w14:paraId="61B1AA58" w14:textId="77777777" w:rsidTr="00DF1434">
        <w:trPr>
          <w:trHeight w:val="58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62AEA9B7" w14:textId="5B6F2E83" w:rsidR="001F49B0" w:rsidRPr="00B82D9A" w:rsidRDefault="001F49B0" w:rsidP="00C542CC">
            <w:pPr>
              <w:pStyle w:val="ListParagraph"/>
              <w:numPr>
                <w:ilvl w:val="0"/>
                <w:numId w:val="2"/>
              </w:num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B82D9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 xml:space="preserve">PODACI O PODNOSITELJU ZAHTJEVA </w:t>
            </w:r>
          </w:p>
        </w:tc>
      </w:tr>
      <w:tr w:rsidR="001F49B0" w:rsidRPr="00B82D9A" w14:paraId="6E339190" w14:textId="77777777" w:rsidTr="00DF1434">
        <w:trPr>
          <w:trHeight w:val="622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7E0DC24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Naziv proizvođačke organizacije:</w:t>
            </w:r>
          </w:p>
        </w:tc>
        <w:tc>
          <w:tcPr>
            <w:tcW w:w="3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A39AF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2AF160FD" w14:textId="77777777" w:rsidTr="00DF1434">
        <w:trPr>
          <w:trHeight w:val="622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B643AD9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OIB proizvođačke organizacije:</w:t>
            </w:r>
          </w:p>
        </w:tc>
        <w:tc>
          <w:tcPr>
            <w:tcW w:w="3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26249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36B5F846" w14:textId="77777777" w:rsidTr="00DF1434">
        <w:trPr>
          <w:trHeight w:val="309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92294EB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Datum osnivanja:</w:t>
            </w:r>
          </w:p>
        </w:tc>
        <w:tc>
          <w:tcPr>
            <w:tcW w:w="3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B7A808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</w:p>
        </w:tc>
      </w:tr>
      <w:tr w:rsidR="001F49B0" w:rsidRPr="00B82D9A" w14:paraId="5016CE5B" w14:textId="77777777" w:rsidTr="00DF1434">
        <w:trPr>
          <w:trHeight w:val="311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E026633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Sjedište / adresa:</w:t>
            </w:r>
          </w:p>
        </w:tc>
        <w:tc>
          <w:tcPr>
            <w:tcW w:w="3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7AB63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40305468" w14:textId="77777777" w:rsidTr="00DF1434">
        <w:trPr>
          <w:trHeight w:val="311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5F74749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Telefonski broj:</w:t>
            </w:r>
          </w:p>
        </w:tc>
        <w:tc>
          <w:tcPr>
            <w:tcW w:w="3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68746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3C9E1970" w14:textId="77777777" w:rsidTr="00DF1434">
        <w:trPr>
          <w:trHeight w:val="311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922FAAB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E-mail adresa:</w:t>
            </w:r>
          </w:p>
        </w:tc>
        <w:tc>
          <w:tcPr>
            <w:tcW w:w="3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72046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46853E4D" w14:textId="77777777" w:rsidTr="00DF1434">
        <w:trPr>
          <w:trHeight w:val="622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842A8D8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Ime i prezime odgovorne osobe:</w:t>
            </w:r>
          </w:p>
        </w:tc>
        <w:tc>
          <w:tcPr>
            <w:tcW w:w="3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42110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685DC752" w14:textId="77777777" w:rsidTr="00DF1434">
        <w:trPr>
          <w:trHeight w:val="311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0B3E180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OIB odgovorne osobe:</w:t>
            </w:r>
          </w:p>
        </w:tc>
        <w:tc>
          <w:tcPr>
            <w:tcW w:w="3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E9098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19E3161B" w14:textId="77777777" w:rsidTr="00DF1434">
        <w:trPr>
          <w:trHeight w:val="311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0B491A8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Naziv banke:</w:t>
            </w:r>
          </w:p>
        </w:tc>
        <w:tc>
          <w:tcPr>
            <w:tcW w:w="3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4BBBD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02223681" w14:textId="77777777" w:rsidTr="00DF1434">
        <w:trPr>
          <w:trHeight w:val="311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7D3D87C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IBAN:</w:t>
            </w:r>
          </w:p>
        </w:tc>
        <w:tc>
          <w:tcPr>
            <w:tcW w:w="3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4DC3F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6502C3B3" w14:textId="77777777" w:rsidTr="00DF1434">
        <w:trPr>
          <w:trHeight w:val="311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91AFA1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Broj članova:</w:t>
            </w:r>
          </w:p>
        </w:tc>
        <w:tc>
          <w:tcPr>
            <w:tcW w:w="3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993E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491C284A" w14:textId="77777777" w:rsidTr="00DF1434">
        <w:trPr>
          <w:trHeight w:val="622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1AA4B0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KLASA Rješenja o priznavanju:</w:t>
            </w:r>
          </w:p>
        </w:tc>
        <w:tc>
          <w:tcPr>
            <w:tcW w:w="3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B4AD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4A998A8C" w14:textId="77777777" w:rsidTr="00DF1434">
        <w:trPr>
          <w:trHeight w:val="622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4277BF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URBROJ Rješenja o priznavanju:</w:t>
            </w:r>
          </w:p>
        </w:tc>
        <w:tc>
          <w:tcPr>
            <w:tcW w:w="3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C490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3D1A2EA4" w14:textId="77777777" w:rsidTr="00DF1434">
        <w:trPr>
          <w:trHeight w:val="629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650C93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Ukupna korisna poljoprivredna površina pod priznatim proizvodima (KPP)</w:t>
            </w:r>
          </w:p>
        </w:tc>
        <w:tc>
          <w:tcPr>
            <w:tcW w:w="3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05CEF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2EE6BDCF" w14:textId="77777777" w:rsidTr="00DF1434">
        <w:trPr>
          <w:trHeight w:val="695"/>
        </w:trPr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7C200C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Proizvodi i KN kodovi priznatih proizvoda sukladno Rješenju:</w:t>
            </w:r>
          </w:p>
        </w:tc>
        <w:tc>
          <w:tcPr>
            <w:tcW w:w="3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375D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</w:tbl>
    <w:p w14:paraId="5419FD76" w14:textId="77777777" w:rsidR="001F49B0" w:rsidRPr="00B82D9A" w:rsidRDefault="001F49B0" w:rsidP="001F49B0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C542CC" w:rsidRPr="00B82D9A" w14:paraId="40147CC4" w14:textId="77777777" w:rsidTr="00DF1434">
        <w:tc>
          <w:tcPr>
            <w:tcW w:w="5000" w:type="pct"/>
            <w:shd w:val="clear" w:color="auto" w:fill="A6A6A6" w:themeFill="background1" w:themeFillShade="A6"/>
            <w:vAlign w:val="center"/>
          </w:tcPr>
          <w:p w14:paraId="0E2F1A66" w14:textId="36F2EB66" w:rsidR="00C542CC" w:rsidRPr="00B82D9A" w:rsidRDefault="008F243F" w:rsidP="00C542CC">
            <w:pPr>
              <w:pStyle w:val="ListParagraph"/>
              <w:numPr>
                <w:ilvl w:val="0"/>
                <w:numId w:val="2"/>
              </w:numPr>
              <w:spacing w:before="24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DETALJNO OBRAZLOŽENJE RAZLOGA I OKOLNOSTI KOJI SU DOVELI DO IZMJENA</w:t>
            </w:r>
          </w:p>
        </w:tc>
      </w:tr>
      <w:tr w:rsidR="00C542CC" w:rsidRPr="00B82D9A" w14:paraId="333454E2" w14:textId="77777777" w:rsidTr="00DF1434">
        <w:tc>
          <w:tcPr>
            <w:tcW w:w="5000" w:type="pct"/>
          </w:tcPr>
          <w:p w14:paraId="32F872B4" w14:textId="77777777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  <w:p w14:paraId="09EE0F2D" w14:textId="77777777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  <w:p w14:paraId="1AA2FAB6" w14:textId="77777777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  <w:p w14:paraId="6D035081" w14:textId="6D8ECEDE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7E974607" w14:textId="77777777" w:rsidR="008F243F" w:rsidRDefault="008F243F" w:rsidP="00284339">
      <w:pPr>
        <w:spacing w:before="120" w:after="120"/>
        <w:rPr>
          <w:rFonts w:asciiTheme="minorHAnsi" w:hAnsiTheme="minorHAnsi" w:cstheme="minorHAnsi"/>
          <w:i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8F243F" w:rsidRPr="00B82D9A" w14:paraId="16155C28" w14:textId="77777777" w:rsidTr="00DF1434">
        <w:tc>
          <w:tcPr>
            <w:tcW w:w="5000" w:type="pct"/>
            <w:shd w:val="clear" w:color="auto" w:fill="A6A6A6" w:themeFill="background1" w:themeFillShade="A6"/>
            <w:vAlign w:val="center"/>
          </w:tcPr>
          <w:p w14:paraId="66E90FF0" w14:textId="297D2468" w:rsidR="008F243F" w:rsidRPr="00B82D9A" w:rsidRDefault="008F243F" w:rsidP="00E21373">
            <w:pPr>
              <w:pStyle w:val="ListParagraph"/>
              <w:numPr>
                <w:ilvl w:val="0"/>
                <w:numId w:val="2"/>
              </w:numPr>
              <w:spacing w:before="24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IZMJENE I UČINAK IZMJENA</w:t>
            </w:r>
          </w:p>
        </w:tc>
      </w:tr>
      <w:tr w:rsidR="008F243F" w:rsidRPr="00B82D9A" w14:paraId="4B0F7E78" w14:textId="77777777" w:rsidTr="00DF1434">
        <w:tc>
          <w:tcPr>
            <w:tcW w:w="5000" w:type="pct"/>
          </w:tcPr>
          <w:p w14:paraId="4C7D2892" w14:textId="77777777" w:rsidR="008F243F" w:rsidRPr="00B82D9A" w:rsidRDefault="008F243F" w:rsidP="00E21373">
            <w:pPr>
              <w:rPr>
                <w:rFonts w:cstheme="minorHAnsi"/>
                <w:sz w:val="24"/>
                <w:szCs w:val="24"/>
              </w:rPr>
            </w:pPr>
          </w:p>
          <w:p w14:paraId="788A5229" w14:textId="77777777" w:rsidR="008F243F" w:rsidRPr="00B82D9A" w:rsidRDefault="008F243F" w:rsidP="00E21373">
            <w:pPr>
              <w:rPr>
                <w:rFonts w:cstheme="minorHAnsi"/>
                <w:sz w:val="24"/>
                <w:szCs w:val="24"/>
              </w:rPr>
            </w:pPr>
          </w:p>
          <w:p w14:paraId="3AC37684" w14:textId="77777777" w:rsidR="008F243F" w:rsidRPr="00B82D9A" w:rsidRDefault="008F243F" w:rsidP="00E21373">
            <w:pPr>
              <w:rPr>
                <w:rFonts w:cstheme="minorHAnsi"/>
                <w:sz w:val="24"/>
                <w:szCs w:val="24"/>
              </w:rPr>
            </w:pPr>
          </w:p>
          <w:p w14:paraId="77A68A2B" w14:textId="77777777" w:rsidR="008F243F" w:rsidRPr="00B82D9A" w:rsidRDefault="008F243F" w:rsidP="00E21373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50E4B58D" w14:textId="77777777" w:rsidR="008F243F" w:rsidRDefault="008F243F" w:rsidP="006A1879">
      <w:pPr>
        <w:spacing w:after="0"/>
        <w:rPr>
          <w:rFonts w:asciiTheme="minorHAnsi" w:hAnsiTheme="minorHAnsi" w:cstheme="minorHAnsi"/>
          <w:i/>
          <w:sz w:val="20"/>
          <w:szCs w:val="20"/>
        </w:rPr>
      </w:pPr>
    </w:p>
    <w:p w14:paraId="5B9321E3" w14:textId="7115C979" w:rsidR="006A1879" w:rsidRPr="00B82D9A" w:rsidRDefault="006A1879" w:rsidP="006A1879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B82D9A">
        <w:rPr>
          <w:rFonts w:asciiTheme="minorHAnsi" w:hAnsiTheme="minorHAnsi" w:cstheme="minorHAnsi"/>
          <w:i/>
          <w:sz w:val="20"/>
          <w:szCs w:val="20"/>
        </w:rPr>
        <w:t xml:space="preserve">Napomena: Proizvođačka organizacija može izmijeniti svoj odobreni </w:t>
      </w:r>
      <w:r w:rsidR="0005674A">
        <w:rPr>
          <w:rFonts w:asciiTheme="minorHAnsi" w:hAnsiTheme="minorHAnsi" w:cstheme="minorHAnsi"/>
          <w:i/>
          <w:sz w:val="20"/>
          <w:szCs w:val="20"/>
        </w:rPr>
        <w:t>o</w:t>
      </w:r>
      <w:r w:rsidRPr="00B82D9A">
        <w:rPr>
          <w:rFonts w:asciiTheme="minorHAnsi" w:hAnsiTheme="minorHAnsi" w:cstheme="minorHAnsi"/>
          <w:i/>
          <w:sz w:val="20"/>
          <w:szCs w:val="20"/>
        </w:rPr>
        <w:t>perativni program iz sljedećih razloga:</w:t>
      </w:r>
    </w:p>
    <w:p w14:paraId="18641F7E" w14:textId="7CE632F5" w:rsidR="006A1879" w:rsidRPr="00B82D9A" w:rsidRDefault="006A1879" w:rsidP="006A1879">
      <w:pPr>
        <w:pStyle w:val="ListParagraph"/>
        <w:numPr>
          <w:ilvl w:val="0"/>
          <w:numId w:val="5"/>
        </w:numPr>
        <w:spacing w:after="0"/>
        <w:rPr>
          <w:rFonts w:asciiTheme="minorHAnsi" w:hAnsiTheme="minorHAnsi" w:cstheme="minorHAnsi"/>
          <w:i/>
          <w:sz w:val="20"/>
          <w:szCs w:val="20"/>
          <w:lang w:val="hr-HR"/>
        </w:rPr>
      </w:pP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 xml:space="preserve">nemogućnosti provođenja odobrenog </w:t>
      </w:r>
      <w:r w:rsidR="0005674A">
        <w:rPr>
          <w:rFonts w:asciiTheme="minorHAnsi" w:hAnsiTheme="minorHAnsi" w:cstheme="minorHAnsi"/>
          <w:i/>
          <w:sz w:val="20"/>
          <w:szCs w:val="20"/>
          <w:lang w:val="hr-HR"/>
        </w:rPr>
        <w:t>o</w:t>
      </w: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>perativnog programa u potpunosti,</w:t>
      </w:r>
    </w:p>
    <w:p w14:paraId="5C4BD175" w14:textId="2C018D7B" w:rsidR="006A1879" w:rsidRPr="00B82D9A" w:rsidRDefault="006A1879" w:rsidP="006A1879">
      <w:pPr>
        <w:pStyle w:val="ListParagraph"/>
        <w:numPr>
          <w:ilvl w:val="0"/>
          <w:numId w:val="5"/>
        </w:numPr>
        <w:spacing w:after="0"/>
        <w:rPr>
          <w:rFonts w:asciiTheme="minorHAnsi" w:hAnsiTheme="minorHAnsi" w:cstheme="minorHAnsi"/>
          <w:i/>
          <w:sz w:val="20"/>
          <w:szCs w:val="20"/>
          <w:lang w:val="hr-HR"/>
        </w:rPr>
      </w:pP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 xml:space="preserve">potrebe izmjena ili dopuna sadržaja </w:t>
      </w:r>
      <w:r w:rsidR="0005674A">
        <w:rPr>
          <w:rFonts w:asciiTheme="minorHAnsi" w:hAnsiTheme="minorHAnsi" w:cstheme="minorHAnsi"/>
          <w:i/>
          <w:sz w:val="20"/>
          <w:szCs w:val="20"/>
          <w:lang w:val="hr-HR"/>
        </w:rPr>
        <w:t>o</w:t>
      </w: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>perativnog programa,</w:t>
      </w:r>
    </w:p>
    <w:p w14:paraId="5AC26F44" w14:textId="7AF85777" w:rsidR="006A1879" w:rsidRPr="00B82D9A" w:rsidRDefault="006A1879" w:rsidP="006A1879">
      <w:pPr>
        <w:pStyle w:val="ListParagraph"/>
        <w:numPr>
          <w:ilvl w:val="0"/>
          <w:numId w:val="5"/>
        </w:numPr>
        <w:spacing w:after="0"/>
        <w:rPr>
          <w:rFonts w:asciiTheme="minorHAnsi" w:hAnsiTheme="minorHAnsi" w:cstheme="minorHAnsi"/>
          <w:i/>
          <w:sz w:val="20"/>
          <w:szCs w:val="20"/>
          <w:lang w:val="hr-HR"/>
        </w:rPr>
      </w:pP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 xml:space="preserve">povećanja ili smanjenja iznosa </w:t>
      </w:r>
      <w:r w:rsidR="0005674A">
        <w:rPr>
          <w:rFonts w:asciiTheme="minorHAnsi" w:hAnsiTheme="minorHAnsi" w:cstheme="minorHAnsi"/>
          <w:i/>
          <w:sz w:val="20"/>
          <w:szCs w:val="20"/>
          <w:lang w:val="hr-HR"/>
        </w:rPr>
        <w:t>o</w:t>
      </w: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>perativnog fonda,</w:t>
      </w:r>
    </w:p>
    <w:p w14:paraId="408E9B4F" w14:textId="12B9B34E" w:rsidR="00C542CC" w:rsidRPr="00B82D9A" w:rsidRDefault="006A1879" w:rsidP="006A1879">
      <w:pPr>
        <w:pStyle w:val="ListParagraph"/>
        <w:numPr>
          <w:ilvl w:val="0"/>
          <w:numId w:val="5"/>
        </w:numPr>
        <w:spacing w:after="0"/>
        <w:rPr>
          <w:rFonts w:asciiTheme="minorHAnsi" w:hAnsiTheme="minorHAnsi" w:cstheme="minorHAnsi"/>
          <w:i/>
          <w:sz w:val="20"/>
          <w:szCs w:val="20"/>
          <w:lang w:val="hr-HR"/>
        </w:rPr>
      </w:pP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>zahtjeva za dodjelom Nacionalne financijske pomoći.</w:t>
      </w:r>
    </w:p>
    <w:p w14:paraId="0E15BFD7" w14:textId="77777777" w:rsidR="00FB54EE" w:rsidRDefault="00FB54EE" w:rsidP="006A1879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92065F0" w14:textId="270CF82B" w:rsidR="006A1879" w:rsidRPr="00B82D9A" w:rsidRDefault="00D84551" w:rsidP="006A1879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U</w:t>
      </w:r>
      <w:r w:rsidR="006A1879" w:rsidRPr="00B82D9A">
        <w:rPr>
          <w:rFonts w:asciiTheme="minorHAnsi" w:hAnsiTheme="minorHAnsi" w:cstheme="minorHAnsi"/>
          <w:i/>
          <w:sz w:val="20"/>
          <w:szCs w:val="20"/>
        </w:rPr>
        <w:t xml:space="preserve">z zahtjev je potrebno dostaviti </w:t>
      </w:r>
      <w:r w:rsidR="00DE1846">
        <w:rPr>
          <w:rFonts w:asciiTheme="minorHAnsi" w:hAnsiTheme="minorHAnsi" w:cstheme="minorHAnsi"/>
          <w:i/>
          <w:sz w:val="20"/>
          <w:szCs w:val="20"/>
        </w:rPr>
        <w:t>izmijenjeni operativni program</w:t>
      </w:r>
      <w:r w:rsidR="006A1879" w:rsidRPr="00B82D9A">
        <w:rPr>
          <w:rFonts w:asciiTheme="minorHAnsi" w:hAnsiTheme="minorHAnsi" w:cstheme="minorHAnsi"/>
          <w:i/>
          <w:sz w:val="20"/>
          <w:szCs w:val="20"/>
        </w:rPr>
        <w:t xml:space="preserve">. </w:t>
      </w:r>
    </w:p>
    <w:p w14:paraId="3B2D097A" w14:textId="49D15E9E" w:rsidR="006A1879" w:rsidRPr="00B82D9A" w:rsidRDefault="006A1879" w:rsidP="006A1879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027B050" w14:textId="77777777" w:rsidR="006A1879" w:rsidRPr="00B82D9A" w:rsidRDefault="006A1879" w:rsidP="006A1879">
      <w:pPr>
        <w:spacing w:after="0"/>
        <w:rPr>
          <w:rFonts w:asciiTheme="minorHAnsi" w:hAnsiTheme="minorHAnsi" w:cstheme="minorHAnsi"/>
          <w:sz w:val="24"/>
          <w:szCs w:val="24"/>
        </w:rPr>
      </w:pP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2727"/>
        <w:gridCol w:w="4111"/>
        <w:gridCol w:w="3652"/>
      </w:tblGrid>
      <w:tr w:rsidR="001F49B0" w:rsidRPr="00B82D9A" w14:paraId="039347FF" w14:textId="77777777" w:rsidTr="001F49B0">
        <w:trPr>
          <w:trHeight w:val="141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14A8E" w14:textId="34D92E67" w:rsidR="001F49B0" w:rsidRPr="00B82D9A" w:rsidRDefault="00F1045D" w:rsidP="00690E6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</w:pPr>
            <w:r w:rsidRPr="00B82D9A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1F49B0" w:rsidRPr="00B82D9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Mjesto i datum: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EB13" w14:textId="77777777" w:rsidR="001F49B0" w:rsidRPr="00B82D9A" w:rsidRDefault="001F49B0" w:rsidP="00690E6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8084C" w14:textId="77777777" w:rsidR="001F49B0" w:rsidRPr="00B82D9A" w:rsidRDefault="001F49B0" w:rsidP="00690E6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Potpis ovlaštene osobe i pečat pravne osobe:</w:t>
            </w:r>
          </w:p>
        </w:tc>
      </w:tr>
      <w:tr w:rsidR="001F49B0" w:rsidRPr="00B82D9A" w14:paraId="5F0AFBB1" w14:textId="77777777" w:rsidTr="001F49B0">
        <w:trPr>
          <w:trHeight w:val="315"/>
        </w:trPr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DA2D4" w14:textId="77777777" w:rsidR="001F49B0" w:rsidRPr="00B82D9A" w:rsidRDefault="001F49B0" w:rsidP="00690E6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8AC4" w14:textId="77777777" w:rsidR="001F49B0" w:rsidRPr="00B82D9A" w:rsidRDefault="001F49B0" w:rsidP="00690E6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43C53" w14:textId="77777777" w:rsidR="001F49B0" w:rsidRPr="00B82D9A" w:rsidRDefault="001F49B0" w:rsidP="00690E6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</w:p>
        </w:tc>
      </w:tr>
      <w:bookmarkEnd w:id="0"/>
    </w:tbl>
    <w:p w14:paraId="50BC27AE" w14:textId="77777777" w:rsidR="001F49B0" w:rsidRPr="00B82D9A" w:rsidRDefault="001F49B0" w:rsidP="001F49B0">
      <w:pPr>
        <w:rPr>
          <w:rFonts w:asciiTheme="minorHAnsi" w:hAnsiTheme="minorHAnsi" w:cstheme="minorHAnsi"/>
          <w:sz w:val="24"/>
          <w:szCs w:val="24"/>
        </w:rPr>
      </w:pPr>
    </w:p>
    <w:sectPr w:rsidR="001F49B0" w:rsidRPr="00B82D9A" w:rsidSect="001F49B0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3494F" w14:textId="77777777" w:rsidR="00E10B98" w:rsidRDefault="00E10B98" w:rsidP="00336C0E">
      <w:pPr>
        <w:spacing w:after="0" w:line="240" w:lineRule="auto"/>
      </w:pPr>
      <w:r>
        <w:separator/>
      </w:r>
    </w:p>
  </w:endnote>
  <w:endnote w:type="continuationSeparator" w:id="0">
    <w:p w14:paraId="1A622979" w14:textId="77777777" w:rsidR="00E10B98" w:rsidRDefault="00E10B98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1D215" w14:textId="462029EE" w:rsidR="00D601BE" w:rsidRPr="00DF5331" w:rsidRDefault="00027B48" w:rsidP="003E1C7B">
    <w:pPr>
      <w:pStyle w:val="Footer"/>
      <w:tabs>
        <w:tab w:val="left" w:pos="855"/>
      </w:tabs>
    </w:pPr>
    <w:r>
      <w:tab/>
    </w:r>
    <w:sdt>
      <w:sdtPr>
        <w:alias w:val="Šifra_verzija_datum"/>
        <w:tag w:val="_x0160_ifra_verzija_datum"/>
        <w:id w:val="-509831794"/>
        <w:placeholder>
          <w:docPart w:val="72ED397300D94B15AF228E0F1338473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284339">
          <w:t>L6_PXK_O2_v2.3_202687</w:t>
        </w:r>
      </w:sdtContent>
    </w:sdt>
    <w:r w:rsidR="00E167AD">
      <w:tab/>
    </w:r>
    <w:r w:rsidR="003E1C7B">
      <w:tab/>
    </w:r>
    <w:r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3F323C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3F323C">
        <w:rPr>
          <w:noProof/>
        </w:rPr>
        <w:t>6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5504E" w14:textId="77777777" w:rsidR="00D601BE" w:rsidRDefault="00006924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E1346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4E1346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535B3" w14:textId="77777777" w:rsidR="00E10B98" w:rsidRDefault="00E10B98" w:rsidP="00336C0E">
      <w:pPr>
        <w:spacing w:after="0" w:line="240" w:lineRule="auto"/>
      </w:pPr>
      <w:r>
        <w:separator/>
      </w:r>
    </w:p>
  </w:footnote>
  <w:footnote w:type="continuationSeparator" w:id="0">
    <w:p w14:paraId="40BC051C" w14:textId="77777777" w:rsidR="00E10B98" w:rsidRDefault="00E10B98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8EB25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val="en-US"/>
      </w:rPr>
      <w:drawing>
        <wp:inline distT="0" distB="0" distL="0" distR="0" wp14:anchorId="5612EC40" wp14:editId="2EFE30FD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A7BD1" w14:textId="77777777" w:rsidR="00D601BE" w:rsidRDefault="00E34750">
    <w:pPr>
      <w:pStyle w:val="Header"/>
    </w:pPr>
    <w:r>
      <w:rPr>
        <w:noProof/>
        <w:lang w:val="en-US"/>
      </w:rPr>
      <w:drawing>
        <wp:anchor distT="0" distB="0" distL="114300" distR="114300" simplePos="0" relativeHeight="251657216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23BA4"/>
    <w:multiLevelType w:val="multilevel"/>
    <w:tmpl w:val="F4DA088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4911803"/>
    <w:multiLevelType w:val="hybridMultilevel"/>
    <w:tmpl w:val="A10608BA"/>
    <w:lvl w:ilvl="0" w:tplc="7026E244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C1F47"/>
    <w:multiLevelType w:val="hybridMultilevel"/>
    <w:tmpl w:val="F7E6B814"/>
    <w:lvl w:ilvl="0" w:tplc="7026E244">
      <w:start w:val="3"/>
      <w:numFmt w:val="bullet"/>
      <w:lvlText w:val="–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8333790"/>
    <w:multiLevelType w:val="multilevel"/>
    <w:tmpl w:val="21A040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B637D9"/>
    <w:multiLevelType w:val="hybridMultilevel"/>
    <w:tmpl w:val="AC548206"/>
    <w:lvl w:ilvl="0" w:tplc="BBA09A5E"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346"/>
    <w:rsid w:val="00006924"/>
    <w:rsid w:val="00014E65"/>
    <w:rsid w:val="00027B48"/>
    <w:rsid w:val="0003536B"/>
    <w:rsid w:val="00036035"/>
    <w:rsid w:val="00043A99"/>
    <w:rsid w:val="00053900"/>
    <w:rsid w:val="0005674A"/>
    <w:rsid w:val="00062D20"/>
    <w:rsid w:val="00071A06"/>
    <w:rsid w:val="000B1E10"/>
    <w:rsid w:val="000D2422"/>
    <w:rsid w:val="000D4F6D"/>
    <w:rsid w:val="000F07B2"/>
    <w:rsid w:val="000F4FD1"/>
    <w:rsid w:val="00147025"/>
    <w:rsid w:val="00166453"/>
    <w:rsid w:val="0017478B"/>
    <w:rsid w:val="00175D60"/>
    <w:rsid w:val="00197D28"/>
    <w:rsid w:val="001C3853"/>
    <w:rsid w:val="001F3370"/>
    <w:rsid w:val="001F49B0"/>
    <w:rsid w:val="00207886"/>
    <w:rsid w:val="002541E6"/>
    <w:rsid w:val="002671E8"/>
    <w:rsid w:val="00272D9C"/>
    <w:rsid w:val="00273B94"/>
    <w:rsid w:val="00284339"/>
    <w:rsid w:val="002A690A"/>
    <w:rsid w:val="002B2929"/>
    <w:rsid w:val="002B68E1"/>
    <w:rsid w:val="002F6D7C"/>
    <w:rsid w:val="003029FE"/>
    <w:rsid w:val="00320BAB"/>
    <w:rsid w:val="00334D0B"/>
    <w:rsid w:val="00336C0E"/>
    <w:rsid w:val="003437EE"/>
    <w:rsid w:val="003552AC"/>
    <w:rsid w:val="00372431"/>
    <w:rsid w:val="003756DC"/>
    <w:rsid w:val="0038508E"/>
    <w:rsid w:val="003866A9"/>
    <w:rsid w:val="00391E4B"/>
    <w:rsid w:val="003C05EA"/>
    <w:rsid w:val="003C607D"/>
    <w:rsid w:val="003D2226"/>
    <w:rsid w:val="003E1C7B"/>
    <w:rsid w:val="003F323C"/>
    <w:rsid w:val="0044632C"/>
    <w:rsid w:val="00453963"/>
    <w:rsid w:val="00460963"/>
    <w:rsid w:val="004673DF"/>
    <w:rsid w:val="004A7949"/>
    <w:rsid w:val="004B08AD"/>
    <w:rsid w:val="004E1346"/>
    <w:rsid w:val="004E6207"/>
    <w:rsid w:val="004F7353"/>
    <w:rsid w:val="00525B61"/>
    <w:rsid w:val="00542783"/>
    <w:rsid w:val="005529EC"/>
    <w:rsid w:val="00571256"/>
    <w:rsid w:val="0057330A"/>
    <w:rsid w:val="00581AFF"/>
    <w:rsid w:val="00595105"/>
    <w:rsid w:val="005C52FD"/>
    <w:rsid w:val="005E1128"/>
    <w:rsid w:val="005E2704"/>
    <w:rsid w:val="005E3583"/>
    <w:rsid w:val="005E5928"/>
    <w:rsid w:val="005E672E"/>
    <w:rsid w:val="00610B1C"/>
    <w:rsid w:val="006354B4"/>
    <w:rsid w:val="00647D08"/>
    <w:rsid w:val="00655CE5"/>
    <w:rsid w:val="006705C4"/>
    <w:rsid w:val="0068234A"/>
    <w:rsid w:val="006A1879"/>
    <w:rsid w:val="006A5010"/>
    <w:rsid w:val="006B6FE1"/>
    <w:rsid w:val="006C257A"/>
    <w:rsid w:val="006D5C25"/>
    <w:rsid w:val="006F0AC9"/>
    <w:rsid w:val="006F1096"/>
    <w:rsid w:val="00701671"/>
    <w:rsid w:val="00701BBC"/>
    <w:rsid w:val="007075E1"/>
    <w:rsid w:val="00711591"/>
    <w:rsid w:val="0072194F"/>
    <w:rsid w:val="00730CAE"/>
    <w:rsid w:val="007346AC"/>
    <w:rsid w:val="00745EB8"/>
    <w:rsid w:val="007474EB"/>
    <w:rsid w:val="007629BE"/>
    <w:rsid w:val="00766E49"/>
    <w:rsid w:val="007A5A9E"/>
    <w:rsid w:val="007D6268"/>
    <w:rsid w:val="007D7125"/>
    <w:rsid w:val="007E28C3"/>
    <w:rsid w:val="0081658B"/>
    <w:rsid w:val="00832CEA"/>
    <w:rsid w:val="00837743"/>
    <w:rsid w:val="00842BDF"/>
    <w:rsid w:val="00846762"/>
    <w:rsid w:val="00847418"/>
    <w:rsid w:val="00851280"/>
    <w:rsid w:val="00863B6D"/>
    <w:rsid w:val="00881CEB"/>
    <w:rsid w:val="0089783F"/>
    <w:rsid w:val="008A0FDF"/>
    <w:rsid w:val="008A3752"/>
    <w:rsid w:val="008B2FF6"/>
    <w:rsid w:val="008C1131"/>
    <w:rsid w:val="008C1732"/>
    <w:rsid w:val="008D5D9F"/>
    <w:rsid w:val="008D6AB1"/>
    <w:rsid w:val="008F243F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015B1"/>
    <w:rsid w:val="00A40CC6"/>
    <w:rsid w:val="00A5205D"/>
    <w:rsid w:val="00AA37E2"/>
    <w:rsid w:val="00AB3624"/>
    <w:rsid w:val="00AD5DBD"/>
    <w:rsid w:val="00AE08F3"/>
    <w:rsid w:val="00AE66C1"/>
    <w:rsid w:val="00B00854"/>
    <w:rsid w:val="00B055D6"/>
    <w:rsid w:val="00B16AB6"/>
    <w:rsid w:val="00B4447F"/>
    <w:rsid w:val="00B50F3D"/>
    <w:rsid w:val="00B74B05"/>
    <w:rsid w:val="00B82D9A"/>
    <w:rsid w:val="00B95B0F"/>
    <w:rsid w:val="00BC1F9A"/>
    <w:rsid w:val="00BD5E1D"/>
    <w:rsid w:val="00BE6E08"/>
    <w:rsid w:val="00BF0389"/>
    <w:rsid w:val="00C13DE0"/>
    <w:rsid w:val="00C2399A"/>
    <w:rsid w:val="00C542CC"/>
    <w:rsid w:val="00C55FF1"/>
    <w:rsid w:val="00CA63D9"/>
    <w:rsid w:val="00CB3088"/>
    <w:rsid w:val="00CE4530"/>
    <w:rsid w:val="00D003D6"/>
    <w:rsid w:val="00D16B6D"/>
    <w:rsid w:val="00D17F24"/>
    <w:rsid w:val="00D24179"/>
    <w:rsid w:val="00D2586B"/>
    <w:rsid w:val="00D33390"/>
    <w:rsid w:val="00D601BE"/>
    <w:rsid w:val="00D62CE7"/>
    <w:rsid w:val="00D84551"/>
    <w:rsid w:val="00DA0E74"/>
    <w:rsid w:val="00DA6DF1"/>
    <w:rsid w:val="00DD3947"/>
    <w:rsid w:val="00DE1846"/>
    <w:rsid w:val="00DE3996"/>
    <w:rsid w:val="00DF1434"/>
    <w:rsid w:val="00DF5331"/>
    <w:rsid w:val="00DF6B67"/>
    <w:rsid w:val="00E042FB"/>
    <w:rsid w:val="00E10B98"/>
    <w:rsid w:val="00E167AD"/>
    <w:rsid w:val="00E20303"/>
    <w:rsid w:val="00E22A92"/>
    <w:rsid w:val="00E34750"/>
    <w:rsid w:val="00E3640D"/>
    <w:rsid w:val="00E36793"/>
    <w:rsid w:val="00E40434"/>
    <w:rsid w:val="00E40ABD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45D"/>
    <w:rsid w:val="00F1065B"/>
    <w:rsid w:val="00F22CAA"/>
    <w:rsid w:val="00F300D3"/>
    <w:rsid w:val="00F35CA6"/>
    <w:rsid w:val="00F36346"/>
    <w:rsid w:val="00F4422E"/>
    <w:rsid w:val="00F5207D"/>
    <w:rsid w:val="00F56657"/>
    <w:rsid w:val="00F617D1"/>
    <w:rsid w:val="00F65A21"/>
    <w:rsid w:val="00F94EAB"/>
    <w:rsid w:val="00FB54EE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ffc"/>
    </o:shapedefaults>
    <o:shapelayout v:ext="edit">
      <o:idmap v:ext="edit" data="1"/>
    </o:shapelayout>
  </w:shapeDefaults>
  <w:decimalSymbol w:val=","/>
  <w:listSeparator w:val=";"/>
  <w14:docId w14:val="2B3319C2"/>
  <w15:docId w15:val="{DD96ACE8-1FC7-4263-B118-BDA4D0E4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1F49B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Dir\Predlo&#382;ak%20dokumenta%20word%20201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22450F3748241968463CD129DAD5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F49B6-C626-42FC-91C2-893034E1EFEC}"/>
      </w:docPartPr>
      <w:docPartBody>
        <w:p w:rsidR="00E658B2" w:rsidRDefault="00341B6F">
          <w:pPr>
            <w:pStyle w:val="B22450F3748241968463CD129DAD5AC3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72ED397300D94B15AF228E0F13384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2C682-66DB-45BF-92DB-83FD6B4B9C26}"/>
      </w:docPartPr>
      <w:docPartBody>
        <w:p w:rsidR="00E658B2" w:rsidRDefault="00341B6F">
          <w:pPr>
            <w:pStyle w:val="72ED397300D94B15AF228E0F13384731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B6F"/>
    <w:rsid w:val="00341B6F"/>
    <w:rsid w:val="00DD5056"/>
    <w:rsid w:val="00DF6838"/>
    <w:rsid w:val="00E6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22450F3748241968463CD129DAD5AC3">
    <w:name w:val="B22450F3748241968463CD129DAD5AC3"/>
  </w:style>
  <w:style w:type="paragraph" w:customStyle="1" w:styleId="72ED397300D94B15AF228E0F13384731">
    <w:name w:val="72ED397300D94B15AF228E0F133847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09ae9f2387a45b74997daa7b561cf8c6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4fc836d4ddb5ca606dc11cd68b18228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L6_PXK_O2_v2.3_202687</Šifra_verzija_datum>
    <Broj_x0020_verzije xmlns="45adb973-3738-4051-9417-704071a43e5d">2.3</Broj_x0020_verzije>
    <Kratica_x0020_OJ_x0020__x0028_Pripremio_x0029__x0020_-_x0020_2017 xmlns="45adb973-3738-4051-9417-704071a43e5d" xsi:nil="true"/>
    <Pripremio xmlns="45adb973-3738-4051-9417-704071a43e5d">
      <UserInfo>
        <DisplayName>Silvija Vuglač Ranteš</DisplayName>
        <AccountId>163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2026-08-06T22:00:00+00:00</Vrijedi_x0020_od>
    <Šifra_x0020_procedure1 xmlns="45adb973-3738-4051-9417-704071a43e5d">L6_PXK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L6_PXK_O2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VY2WPRCRYZME-5-15594</_dlc_DocId>
    <_dlc_DocIdUrl xmlns="45adb973-3738-4051-9417-704071a43e5d">
      <Url>http://k01a620n16/_layouts/15/DocIdRedir.aspx?ID=VY2WPRCRYZME-5-15594</Url>
      <Description>VY2WPRCRYZME-5-15594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Tihana Pogledić</DisplayName>
        <AccountId>94</AccountId>
        <AccountType/>
      </UserInfo>
    </Vlasnik_x0020_procedure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80DBA-30FE-450E-AA83-75FBAB0B5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3A8334-3873-4050-98E3-718F54703300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schemas.openxmlformats.org/package/2006/metadata/core-properties"/>
    <ds:schemaRef ds:uri="http://schemas.microsoft.com/sharepoint/v3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45adb973-3738-4051-9417-704071a43e5d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8.xml><?xml version="1.0" encoding="utf-8"?>
<ds:datastoreItem xmlns:ds="http://schemas.openxmlformats.org/officeDocument/2006/customXml" ds:itemID="{1B51F303-1460-4E23-99CD-6E7C078C5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 dokumenta word 2018</Template>
  <TotalTime>0</TotalTime>
  <Pages>3</Pages>
  <Words>181</Words>
  <Characters>1032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odobrenje izmjena odobrenog operativnog programa</vt:lpstr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odobrenje izmjena odobrenog operativnog programa</dc:title>
  <dc:creator>Alen Hajnić</dc:creator>
  <cp:lastModifiedBy>Tihana Pogledić</cp:lastModifiedBy>
  <cp:revision>2</cp:revision>
  <cp:lastPrinted>2010-11-04T08:04:00Z</cp:lastPrinted>
  <dcterms:created xsi:type="dcterms:W3CDTF">2026-08-07T11:54:00Z</dcterms:created>
  <dcterms:modified xsi:type="dcterms:W3CDTF">2026-08-07T11:54:00Z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d73c8c41-d1ff-42a4-b8bb-08f09e681757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